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7989" w:rsidRPr="00795A1D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Pr="00795A1D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Pr="00795A1D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Pr="00795A1D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Pr="00795A1D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Pr="00795A1D" w:rsidRDefault="00137989" w:rsidP="00A30F31">
      <w:pPr>
        <w:jc w:val="center"/>
        <w:rPr>
          <w:rFonts w:ascii="Times New Roman" w:hAnsi="Times New Roman"/>
          <w:sz w:val="32"/>
          <w:szCs w:val="32"/>
        </w:rPr>
      </w:pPr>
    </w:p>
    <w:p w:rsidR="00137989" w:rsidRPr="008E3777" w:rsidRDefault="00137989" w:rsidP="00A30F31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Часть 3.</w:t>
      </w:r>
    </w:p>
    <w:p w:rsidR="00137989" w:rsidRDefault="00137989" w:rsidP="00A30F31">
      <w:pPr>
        <w:jc w:val="center"/>
        <w:rPr>
          <w:rFonts w:ascii="Times New Roman" w:hAnsi="Times New Roman"/>
          <w:b/>
          <w:sz w:val="32"/>
          <w:szCs w:val="32"/>
          <w:u w:val="single"/>
        </w:rPr>
      </w:pPr>
      <w:r w:rsidRPr="00795A1D">
        <w:rPr>
          <w:rFonts w:ascii="Times New Roman" w:hAnsi="Times New Roman"/>
          <w:b/>
          <w:sz w:val="32"/>
          <w:szCs w:val="32"/>
          <w:u w:val="single"/>
        </w:rPr>
        <w:t>ФОТОФИКСАЦИЯ</w:t>
      </w:r>
      <w:r>
        <w:rPr>
          <w:rFonts w:ascii="Times New Roman" w:hAnsi="Times New Roman"/>
          <w:b/>
          <w:sz w:val="32"/>
          <w:szCs w:val="32"/>
          <w:u w:val="single"/>
        </w:rPr>
        <w:t xml:space="preserve"> существующего состояния памятника</w:t>
      </w:r>
    </w:p>
    <w:p w:rsidR="00137989" w:rsidRDefault="00137989" w:rsidP="00795A1D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Съёмка выполнена в сентябре 2014 г.</w:t>
      </w:r>
    </w:p>
    <w:p w:rsidR="00137989" w:rsidRDefault="00137989" w:rsidP="00795A1D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Авторы съёмки: Копнин В.Г.,</w:t>
      </w:r>
    </w:p>
    <w:p w:rsidR="00137989" w:rsidRPr="00795A1D" w:rsidRDefault="00137989" w:rsidP="00795A1D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Ефремов Ф.В.</w:t>
      </w:r>
    </w:p>
    <w:p w:rsidR="00137989" w:rsidRPr="00795A1D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A30F31">
      <w:pPr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0776FD">
        <w:rPr>
          <w:rFonts w:ascii="Times New Roman" w:hAnsi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24pt;height:349.5pt;visibility:visible">
            <v:imagedata r:id="rId6" o:title=""/>
          </v:shape>
        </w:pict>
      </w: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1. Общий вид с востока.</w:t>
      </w: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" o:spid="_x0000_i1026" type="#_x0000_t75" style="width:242.25pt;height:319.5pt;visibility:visible">
            <v:imagedata r:id="rId7" o:title=""/>
          </v:shape>
        </w:pict>
      </w: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2. Фрагмент восточного фасада со стрельней.</w:t>
      </w:r>
    </w:p>
    <w:p w:rsidR="00137989" w:rsidRDefault="00137989" w:rsidP="006738FF">
      <w:pPr>
        <w:spacing w:after="0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3" o:spid="_x0000_i1027" type="#_x0000_t75" style="width:295.5pt;height:329.25pt;visibility:visible">
            <v:imagedata r:id="rId8" o:title=""/>
          </v:shape>
        </w:pict>
      </w:r>
    </w:p>
    <w:p w:rsidR="00137989" w:rsidRDefault="00137989" w:rsidP="006738FF">
      <w:pPr>
        <w:spacing w:after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3. Общий вид с севера.</w:t>
      </w:r>
    </w:p>
    <w:p w:rsidR="00137989" w:rsidRDefault="00137989" w:rsidP="006738FF">
      <w:pPr>
        <w:spacing w:after="0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4" o:spid="_x0000_i1028" type="#_x0000_t75" style="width:290.25pt;height:342.75pt;visibility:visible">
            <v:imagedata r:id="rId9" o:title=""/>
          </v:shape>
        </w:pict>
      </w:r>
    </w:p>
    <w:p w:rsidR="00137989" w:rsidRDefault="00137989" w:rsidP="006738FF">
      <w:pPr>
        <w:spacing w:after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4. Общий вид с запада.</w:t>
      </w: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6" o:spid="_x0000_i1029" type="#_x0000_t75" style="width:279pt;height:375.75pt;visibility:visible">
            <v:imagedata r:id="rId10" o:title=""/>
          </v:shape>
        </w:pict>
      </w: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5. Вид на стрельню с севера.</w:t>
      </w:r>
    </w:p>
    <w:p w:rsidR="00137989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5" o:spid="_x0000_i1030" type="#_x0000_t75" style="width:431.25pt;height:4in;visibility:visible">
            <v:imagedata r:id="rId11" o:title="" gain="74473f" blacklevel="3932f"/>
          </v:shape>
        </w:pict>
      </w:r>
    </w:p>
    <w:p w:rsidR="00137989" w:rsidRPr="006738FF" w:rsidRDefault="00137989" w:rsidP="006738F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6. Вид стрельни внутри</w:t>
      </w:r>
    </w:p>
    <w:p w:rsidR="00137989" w:rsidRPr="00795A1D" w:rsidRDefault="00137989" w:rsidP="00A30F31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0776FD">
        <w:rPr>
          <w:rFonts w:ascii="Times New Roman" w:hAnsi="Times New Roman"/>
          <w:noProof/>
          <w:sz w:val="28"/>
          <w:szCs w:val="28"/>
        </w:rPr>
        <w:pict>
          <v:shape id="Рисунок 0" o:spid="_x0000_i1031" type="#_x0000_t75" alt="Муксалма и Соловки июль 2011 305.jpg" style="width:325.5pt;height:261pt;visibility:visible">
            <v:imagedata r:id="rId12" o:title="" blacklevel="1966f"/>
          </v:shape>
        </w:pict>
      </w:r>
    </w:p>
    <w:p w:rsidR="00137989" w:rsidRPr="00795A1D" w:rsidRDefault="00137989" w:rsidP="003D4C27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7</w:t>
      </w:r>
      <w:r w:rsidRPr="00795A1D">
        <w:rPr>
          <w:rFonts w:ascii="Times New Roman" w:hAnsi="Times New Roman"/>
          <w:sz w:val="24"/>
          <w:szCs w:val="24"/>
        </w:rPr>
        <w:t>. Вид от входа в северную сторону</w:t>
      </w:r>
      <w:r>
        <w:rPr>
          <w:rFonts w:ascii="Times New Roman" w:hAnsi="Times New Roman"/>
          <w:sz w:val="24"/>
          <w:szCs w:val="24"/>
        </w:rPr>
        <w:t xml:space="preserve"> первого яруса.</w:t>
      </w:r>
      <w:r w:rsidRPr="006B3D3F">
        <w:rPr>
          <w:rFonts w:ascii="Times New Roman" w:hAnsi="Times New Roman"/>
          <w:sz w:val="24"/>
          <w:szCs w:val="24"/>
        </w:rPr>
        <w:t xml:space="preserve"> </w:t>
      </w:r>
      <w:r w:rsidRPr="00795A1D">
        <w:rPr>
          <w:rFonts w:ascii="Times New Roman" w:hAnsi="Times New Roman"/>
          <w:sz w:val="24"/>
          <w:szCs w:val="24"/>
        </w:rPr>
        <w:t>Стойки и балки перекрытия</w:t>
      </w:r>
      <w:r>
        <w:rPr>
          <w:rFonts w:ascii="Times New Roman" w:hAnsi="Times New Roman"/>
          <w:sz w:val="24"/>
          <w:szCs w:val="24"/>
        </w:rPr>
        <w:t xml:space="preserve"> над первым ярусом</w:t>
      </w:r>
      <w:r w:rsidRPr="00795A1D">
        <w:rPr>
          <w:rFonts w:ascii="Times New Roman" w:hAnsi="Times New Roman"/>
          <w:sz w:val="24"/>
          <w:szCs w:val="24"/>
        </w:rPr>
        <w:t>.</w:t>
      </w:r>
    </w:p>
    <w:p w:rsidR="00137989" w:rsidRPr="00795A1D" w:rsidRDefault="00137989" w:rsidP="00D25F2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D25F2A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_x0000_i1032" type="#_x0000_t75" alt="Соловки 178.jpg" style="width:451.5pt;height:340.5pt;visibility:visible">
            <v:imagedata r:id="rId13" o:title="" blacklevel="1966f"/>
          </v:shape>
        </w:pict>
      </w:r>
    </w:p>
    <w:p w:rsidR="00137989" w:rsidRPr="00795A1D" w:rsidRDefault="00137989" w:rsidP="008F76C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8</w:t>
      </w:r>
      <w:r w:rsidRPr="00795A1D">
        <w:rPr>
          <w:rFonts w:ascii="Times New Roman" w:hAnsi="Times New Roman"/>
          <w:sz w:val="24"/>
          <w:szCs w:val="24"/>
        </w:rPr>
        <w:t xml:space="preserve">. Общий вид сверху на перекрытие первого яруса. Северо-восточная часть башни. </w:t>
      </w:r>
    </w:p>
    <w:p w:rsidR="00137989" w:rsidRPr="00795A1D" w:rsidRDefault="00137989" w:rsidP="008F76C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 xml:space="preserve">В верхней части – главная и второстепенные балки перекрытия над вторым ярусом. </w:t>
      </w:r>
    </w:p>
    <w:p w:rsidR="00137989" w:rsidRPr="00795A1D" w:rsidRDefault="00137989" w:rsidP="003D4C2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0776FD">
        <w:rPr>
          <w:rFonts w:ascii="Times New Roman" w:hAnsi="Times New Roman"/>
          <w:noProof/>
          <w:sz w:val="28"/>
          <w:szCs w:val="28"/>
        </w:rPr>
        <w:pict>
          <v:shape id="_x0000_i1033" type="#_x0000_t75" alt="Соловки 185.jpg" style="width:409.5pt;height:322.5pt;visibility:visible">
            <v:imagedata r:id="rId14" o:title="" cropright="2732f" blacklevel="1966f"/>
          </v:shape>
        </w:pict>
      </w:r>
    </w:p>
    <w:p w:rsidR="00137989" w:rsidRPr="003D4C27" w:rsidRDefault="00137989" w:rsidP="003D4C27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 xml:space="preserve">Фото </w:t>
      </w:r>
      <w:r>
        <w:rPr>
          <w:rFonts w:ascii="Times New Roman" w:hAnsi="Times New Roman"/>
          <w:sz w:val="24"/>
          <w:szCs w:val="24"/>
        </w:rPr>
        <w:t>9</w:t>
      </w:r>
      <w:r w:rsidRPr="00795A1D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Второй ярус башни.</w:t>
      </w:r>
      <w:r w:rsidRPr="003D4C27">
        <w:rPr>
          <w:rFonts w:ascii="Times New Roman" w:hAnsi="Times New Roman"/>
          <w:sz w:val="24"/>
          <w:szCs w:val="24"/>
        </w:rPr>
        <w:t xml:space="preserve"> </w:t>
      </w:r>
      <w:r w:rsidRPr="00795A1D">
        <w:rPr>
          <w:rFonts w:ascii="Times New Roman" w:hAnsi="Times New Roman"/>
          <w:sz w:val="24"/>
          <w:szCs w:val="24"/>
        </w:rPr>
        <w:t>Вид на западную сторону.</w:t>
      </w:r>
    </w:p>
    <w:p w:rsidR="00137989" w:rsidRPr="00795A1D" w:rsidRDefault="00137989" w:rsidP="008F76C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8F76C3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8" o:spid="_x0000_i1034" type="#_x0000_t75" alt="Соловки 219.jpg" style="width:387pt;height:328.5pt;visibility:visible">
            <v:imagedata r:id="rId15" o:title="" cropleft="7633f" gain="74473f" blacklevel="3932f"/>
          </v:shape>
        </w:pict>
      </w:r>
    </w:p>
    <w:p w:rsidR="00137989" w:rsidRPr="00795A1D" w:rsidRDefault="00137989" w:rsidP="003D4C27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10</w:t>
      </w:r>
      <w:r w:rsidRPr="00795A1D">
        <w:rPr>
          <w:rFonts w:ascii="Times New Roman" w:hAnsi="Times New Roman"/>
          <w:sz w:val="24"/>
          <w:szCs w:val="24"/>
        </w:rPr>
        <w:t>. Третий ярус башни с перекрытиями. Вид на восточную сторону.</w:t>
      </w:r>
    </w:p>
    <w:p w:rsidR="00137989" w:rsidRPr="00795A1D" w:rsidRDefault="00137989" w:rsidP="003D4C2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3D4C2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0776FD">
        <w:rPr>
          <w:rFonts w:ascii="Times New Roman" w:hAnsi="Times New Roman"/>
          <w:noProof/>
          <w:sz w:val="28"/>
          <w:szCs w:val="28"/>
        </w:rPr>
        <w:pict>
          <v:shape id="Рисунок 9" o:spid="_x0000_i1035" type="#_x0000_t75" alt="Соловки 186.jpg" style="width:441pt;height:262.5pt;visibility:visible">
            <v:imagedata r:id="rId16" o:title="" cropbottom="13561f"/>
          </v:shape>
        </w:pict>
      </w:r>
    </w:p>
    <w:p w:rsidR="00137989" w:rsidRPr="00795A1D" w:rsidRDefault="00137989" w:rsidP="003D4C27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11</w:t>
      </w:r>
      <w:r w:rsidRPr="00795A1D">
        <w:rPr>
          <w:rFonts w:ascii="Times New Roman" w:hAnsi="Times New Roman"/>
          <w:sz w:val="24"/>
          <w:szCs w:val="24"/>
        </w:rPr>
        <w:t xml:space="preserve">. Сквозь перекрытие над вторым ярусом виден первоначальный настил из брёвен перекрытия над третьим ярусом. </w:t>
      </w:r>
    </w:p>
    <w:p w:rsidR="00137989" w:rsidRPr="00795A1D" w:rsidRDefault="00137989" w:rsidP="006A64C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6A64C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11" o:spid="_x0000_i1036" type="#_x0000_t75" alt="Соловки 220.jpg" style="width:453pt;height:339.75pt;visibility:visible">
            <v:imagedata r:id="rId17" o:title="" gain="69719f" blacklevel="1966f"/>
          </v:shape>
        </w:pict>
      </w:r>
    </w:p>
    <w:p w:rsidR="00137989" w:rsidRPr="00795A1D" w:rsidRDefault="00137989" w:rsidP="00920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 xml:space="preserve">Фото 12. Общий вид четвёртого яруса в восточную сторону. По балкам перекрытия выполнен сплошной настил с кирпичным полом по глиняной стяжке. </w:t>
      </w:r>
    </w:p>
    <w:p w:rsidR="00137989" w:rsidRPr="00795A1D" w:rsidRDefault="00137989" w:rsidP="003141DF">
      <w:pPr>
        <w:jc w:val="right"/>
        <w:rPr>
          <w:rFonts w:ascii="Times New Roman" w:hAnsi="Times New Roman"/>
          <w:sz w:val="28"/>
          <w:szCs w:val="28"/>
        </w:rPr>
      </w:pPr>
      <w:r w:rsidRPr="000776FD">
        <w:rPr>
          <w:rFonts w:ascii="Times New Roman" w:hAnsi="Times New Roman"/>
          <w:noProof/>
          <w:sz w:val="28"/>
          <w:szCs w:val="28"/>
        </w:rPr>
        <w:pict>
          <v:shape id="Рисунок 14" o:spid="_x0000_i1037" type="#_x0000_t75" alt="Соловки 230.jpg" style="width:204.75pt;height:267.75pt;visibility:visible">
            <v:imagedata r:id="rId18" o:title="" gain="69719f" blacklevel="3932f"/>
          </v:shape>
        </w:pict>
      </w:r>
      <w:r w:rsidRPr="00795A1D">
        <w:rPr>
          <w:rFonts w:ascii="Times New Roman" w:hAnsi="Times New Roman"/>
          <w:sz w:val="28"/>
          <w:szCs w:val="28"/>
        </w:rPr>
        <w:t xml:space="preserve"> </w:t>
      </w:r>
      <w:r w:rsidRPr="000776FD">
        <w:rPr>
          <w:rFonts w:ascii="Times New Roman" w:hAnsi="Times New Roman"/>
          <w:noProof/>
          <w:sz w:val="28"/>
          <w:szCs w:val="28"/>
        </w:rPr>
        <w:pict>
          <v:shape id="Рисунок 15" o:spid="_x0000_i1038" type="#_x0000_t75" alt="Соловки 232.jpg" style="width:243.75pt;height:180.75pt;visibility:visible">
            <v:imagedata r:id="rId19" o:title="" blacklevel="1966f"/>
          </v:shape>
        </w:pict>
      </w:r>
    </w:p>
    <w:p w:rsidR="00137989" w:rsidRPr="00795A1D" w:rsidRDefault="00137989" w:rsidP="003141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>Фото 13, 14. Внутреннее пространство шатра с бревенчатыми связями между осевым столбом и стропилами.  Вся обрешётка под металлическую кровлю выполнена из бывших в употреблении дороженных досок со следами красной краски.</w:t>
      </w:r>
    </w:p>
    <w:p w:rsidR="00137989" w:rsidRPr="00795A1D" w:rsidRDefault="00137989" w:rsidP="003141D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3141D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16" o:spid="_x0000_i1039" type="#_x0000_t75" alt="Соловки 285.jpg" style="width:439.5pt;height:299.25pt;visibility:visible">
            <v:imagedata r:id="rId20" o:title="" croptop="2767f" cropbottom="3279f"/>
          </v:shape>
        </w:pict>
      </w:r>
    </w:p>
    <w:p w:rsidR="00137989" w:rsidRPr="00795A1D" w:rsidRDefault="00137989" w:rsidP="003D4C27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>Фото 15. На отдельных стропильных ногах сохранились горизонтальные прожилины, а на других – врубки от них, свидетельствующие о первоначальной тёсовой кровле и сохранившейся системе стропил.</w:t>
      </w:r>
    </w:p>
    <w:p w:rsidR="00137989" w:rsidRPr="00795A1D" w:rsidRDefault="00137989" w:rsidP="006A64C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17" o:spid="_x0000_i1040" type="#_x0000_t75" alt="Соловки 282.jpg" style="width:249pt;height:186.75pt;visibility:visible">
            <v:imagedata r:id="rId21" o:title=""/>
          </v:shape>
        </w:pict>
      </w:r>
    </w:p>
    <w:p w:rsidR="00137989" w:rsidRPr="00795A1D" w:rsidRDefault="00137989" w:rsidP="002D5C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>Фото 16.  Прогоны, фиксирующие низ осевого столба, имеют глубокие трещины.</w:t>
      </w:r>
    </w:p>
    <w:p w:rsidR="00137989" w:rsidRPr="00795A1D" w:rsidRDefault="00137989" w:rsidP="006A64C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18" o:spid="_x0000_i1041" type="#_x0000_t75" alt="Соловки 281.jpg" style="width:240.75pt;height:180.75pt;visibility:visible">
            <v:imagedata r:id="rId22" o:title=""/>
          </v:shape>
        </w:pict>
      </w:r>
    </w:p>
    <w:p w:rsidR="00137989" w:rsidRPr="00795A1D" w:rsidRDefault="00137989" w:rsidP="006A64C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 xml:space="preserve">Фото 17. Вид с верхней части шатра на внутренние связи по стропилам и подкосу осевого столба. </w:t>
      </w:r>
    </w:p>
    <w:p w:rsidR="00137989" w:rsidRPr="00795A1D" w:rsidRDefault="00137989" w:rsidP="006A64C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19" o:spid="_x0000_i1042" type="#_x0000_t75" alt="Соловки 280.jpg" style="width:297pt;height:220.5pt;visibility:visible">
            <v:imagedata r:id="rId23" o:title="" blacklevel="1966f"/>
          </v:shape>
        </w:pict>
      </w:r>
    </w:p>
    <w:p w:rsidR="00137989" w:rsidRPr="00795A1D" w:rsidRDefault="00137989" w:rsidP="00CD693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>Фото 18. Опорное кольцо стропил шатра и лестница по осевому столбу на вышку.</w:t>
      </w:r>
    </w:p>
    <w:p w:rsidR="00137989" w:rsidRPr="00795A1D" w:rsidRDefault="00137989" w:rsidP="00CD6934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0" o:spid="_x0000_i1043" type="#_x0000_t75" alt="PIC_0205.JPG" style="width:274.5pt;height:204pt;visibility:visible">
            <v:imagedata r:id="rId24" o:title="" gain="74473f" blacklevel="3932f"/>
          </v:shape>
        </w:pict>
      </w:r>
    </w:p>
    <w:p w:rsidR="00137989" w:rsidRPr="00795A1D" w:rsidRDefault="00137989" w:rsidP="00CD693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>Фото 19. Детали устройства кровли полиц. Внутренний и наружный мауэрлаты, обрешётка и полицы из б/у  дороженных досок.</w:t>
      </w:r>
    </w:p>
    <w:p w:rsidR="00137989" w:rsidRPr="00795A1D" w:rsidRDefault="00137989" w:rsidP="00125737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1" o:spid="_x0000_i1044" type="#_x0000_t75" alt="Соловки 313.jpg" style="width:255.75pt;height:193.5pt;visibility:visible">
            <v:imagedata r:id="rId25" o:title=""/>
          </v:shape>
        </w:pict>
      </w:r>
    </w:p>
    <w:p w:rsidR="00137989" w:rsidRPr="00795A1D" w:rsidRDefault="00137989" w:rsidP="00CF26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5A1D">
        <w:rPr>
          <w:rFonts w:ascii="Times New Roman" w:hAnsi="Times New Roman"/>
          <w:sz w:val="24"/>
          <w:szCs w:val="24"/>
        </w:rPr>
        <w:t>Фото 20. Опорные элементы крепления внутреннего мауэрлата разрушены, поражены гнилью.</w:t>
      </w:r>
    </w:p>
    <w:p w:rsidR="00137989" w:rsidRPr="00795A1D" w:rsidRDefault="00137989" w:rsidP="00CF26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CF26C0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4" o:spid="_x0000_i1045" type="#_x0000_t75" alt="Муксалма и Соловки июль 2011 314.jpg" style="width:468pt;height:209.25pt;visibility:visible">
            <v:imagedata r:id="rId26" o:title=""/>
          </v:shape>
        </w:pict>
      </w:r>
    </w:p>
    <w:p w:rsidR="00137989" w:rsidRPr="00795A1D" w:rsidRDefault="00137989" w:rsidP="00920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21</w:t>
      </w:r>
      <w:r w:rsidRPr="00795A1D">
        <w:rPr>
          <w:rFonts w:ascii="Times New Roman" w:hAnsi="Times New Roman"/>
          <w:sz w:val="24"/>
          <w:szCs w:val="24"/>
        </w:rPr>
        <w:t>. Вид снизу на полицы кровли шатра с «помочами» и смотровую вышку.</w:t>
      </w:r>
    </w:p>
    <w:p w:rsidR="00137989" w:rsidRPr="00795A1D" w:rsidRDefault="00137989" w:rsidP="00CF26C0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CF26C0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5" o:spid="_x0000_i1046" type="#_x0000_t75" alt="Соловки 317.jpg" style="width:293.25pt;height:219.75pt;visibility:visible">
            <v:imagedata r:id="rId27" o:title="" gain="69719f" blacklevel="3932f"/>
          </v:shape>
        </w:pict>
      </w:r>
    </w:p>
    <w:p w:rsidR="00137989" w:rsidRPr="006B3D3F" w:rsidRDefault="00137989" w:rsidP="006B3D3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22</w:t>
      </w:r>
      <w:r w:rsidRPr="00795A1D">
        <w:rPr>
          <w:rFonts w:ascii="Times New Roman" w:hAnsi="Times New Roman"/>
          <w:sz w:val="24"/>
          <w:szCs w:val="24"/>
        </w:rPr>
        <w:t>. Полицы шатра, поддерживаемые  «помочами».</w:t>
      </w:r>
    </w:p>
    <w:p w:rsidR="00137989" w:rsidRPr="00795A1D" w:rsidRDefault="00137989" w:rsidP="0092038D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137989" w:rsidRPr="00795A1D" w:rsidRDefault="00137989" w:rsidP="008F76C3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0776FD">
        <w:rPr>
          <w:rFonts w:ascii="Times New Roman" w:hAnsi="Times New Roman"/>
          <w:b/>
          <w:noProof/>
          <w:sz w:val="24"/>
          <w:szCs w:val="24"/>
        </w:rPr>
        <w:pict>
          <v:shape id="_x0000_i1047" type="#_x0000_t75" alt="Соловки 284.jpg" style="width:258.75pt;height:194.25pt;visibility:visible">
            <v:imagedata r:id="rId28" o:title="" blacklevel="1966f"/>
          </v:shape>
        </w:pict>
      </w:r>
    </w:p>
    <w:p w:rsidR="00137989" w:rsidRDefault="00137989" w:rsidP="006B3D3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23</w:t>
      </w:r>
      <w:r w:rsidRPr="00795A1D">
        <w:rPr>
          <w:rFonts w:ascii="Times New Roman" w:hAnsi="Times New Roman"/>
          <w:sz w:val="24"/>
          <w:szCs w:val="24"/>
        </w:rPr>
        <w:t>.Нижнее опорное кольцо вышки. Вид из шатра.</w:t>
      </w:r>
    </w:p>
    <w:p w:rsidR="00137989" w:rsidRPr="00795A1D" w:rsidRDefault="00137989" w:rsidP="006B3D3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137989" w:rsidRPr="00795A1D" w:rsidRDefault="00137989" w:rsidP="008F76C3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13" o:spid="_x0000_i1048" type="#_x0000_t75" alt="Соловки 288.jpg" style="width:198pt;height:201pt;visibility:visible">
            <v:imagedata r:id="rId29" o:title="" cropbottom="15712f" blacklevel="1966f"/>
          </v:shape>
        </w:pict>
      </w:r>
    </w:p>
    <w:p w:rsidR="00137989" w:rsidRPr="00795A1D" w:rsidRDefault="00137989" w:rsidP="006B3D3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24</w:t>
      </w:r>
      <w:r w:rsidRPr="00795A1D">
        <w:rPr>
          <w:rFonts w:ascii="Times New Roman" w:hAnsi="Times New Roman"/>
          <w:sz w:val="24"/>
          <w:szCs w:val="24"/>
        </w:rPr>
        <w:t xml:space="preserve">. Верхнее опорное кольцо купола вышки, укреплённое современным металлическим каркасом. </w:t>
      </w:r>
    </w:p>
    <w:p w:rsidR="00137989" w:rsidRPr="00795A1D" w:rsidRDefault="00137989" w:rsidP="00DD05C4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6" o:spid="_x0000_i1049" type="#_x0000_t75" alt="Соловки 291.jpg" style="width:169.5pt;height:225.75pt;visibility:visible">
            <v:imagedata r:id="rId30" o:title=""/>
          </v:shape>
        </w:pict>
      </w:r>
    </w:p>
    <w:p w:rsidR="00137989" w:rsidRPr="00795A1D" w:rsidRDefault="00137989" w:rsidP="00DD05C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25</w:t>
      </w:r>
      <w:r w:rsidRPr="00795A1D">
        <w:rPr>
          <w:rFonts w:ascii="Times New Roman" w:hAnsi="Times New Roman"/>
          <w:sz w:val="24"/>
          <w:szCs w:val="24"/>
        </w:rPr>
        <w:t>. Верхняя часть вышки, повреждённая пожаром. В опорном кольце – следы первоначальных стоек каркаса.</w:t>
      </w:r>
    </w:p>
    <w:p w:rsidR="00137989" w:rsidRPr="00795A1D" w:rsidRDefault="00137989" w:rsidP="006B3D3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27" o:spid="_x0000_i1050" type="#_x0000_t75" alt="Соловки 293.jpg" style="width:296.25pt;height:222.75pt;visibility:visible">
            <v:imagedata r:id="rId31" o:title=""/>
          </v:shape>
        </w:pict>
      </w:r>
    </w:p>
    <w:p w:rsidR="00137989" w:rsidRPr="00795A1D" w:rsidRDefault="00137989" w:rsidP="006B3D3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26</w:t>
      </w:r>
      <w:r w:rsidRPr="00795A1D">
        <w:rPr>
          <w:rFonts w:ascii="Times New Roman" w:hAnsi="Times New Roman"/>
          <w:sz w:val="24"/>
          <w:szCs w:val="24"/>
        </w:rPr>
        <w:t>. Верхняя часть осевого столба обгорела.</w:t>
      </w:r>
    </w:p>
    <w:p w:rsidR="00137989" w:rsidRPr="00795A1D" w:rsidRDefault="00137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137989" w:rsidRPr="00795A1D" w:rsidRDefault="0013798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0776FD">
        <w:rPr>
          <w:rFonts w:ascii="Times New Roman" w:hAnsi="Times New Roman"/>
          <w:noProof/>
          <w:sz w:val="24"/>
          <w:szCs w:val="24"/>
        </w:rPr>
        <w:pict>
          <v:shape id="Рисунок 31" o:spid="_x0000_i1051" type="#_x0000_t75" alt="Соловки 295.jpg" style="width:231.75pt;height:176.25pt;visibility:visible">
            <v:imagedata r:id="rId32" o:title=""/>
          </v:shape>
        </w:pict>
      </w:r>
    </w:p>
    <w:p w:rsidR="00137989" w:rsidRPr="00795A1D" w:rsidRDefault="00137989" w:rsidP="00A5014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Фото 27</w:t>
      </w:r>
      <w:r w:rsidRPr="00795A1D">
        <w:rPr>
          <w:rFonts w:ascii="Times New Roman" w:hAnsi="Times New Roman"/>
          <w:sz w:val="24"/>
          <w:szCs w:val="24"/>
        </w:rPr>
        <w:t>. Сохранившийся первоначальный карниз кровли вышки с сухариками и следами покраски.</w:t>
      </w:r>
    </w:p>
    <w:sectPr w:rsidR="00137989" w:rsidRPr="00795A1D" w:rsidSect="00734EC6">
      <w:footerReference w:type="default" r:id="rId33"/>
      <w:pgSz w:w="11906" w:h="16838"/>
      <w:pgMar w:top="1134" w:right="850" w:bottom="1134" w:left="1701" w:header="708" w:footer="708" w:gutter="0"/>
      <w:pgNumType w:start="2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7989" w:rsidRDefault="00137989" w:rsidP="00A30F31">
      <w:pPr>
        <w:spacing w:after="0" w:line="240" w:lineRule="auto"/>
      </w:pPr>
      <w:r>
        <w:separator/>
      </w:r>
    </w:p>
  </w:endnote>
  <w:endnote w:type="continuationSeparator" w:id="0">
    <w:p w:rsidR="00137989" w:rsidRDefault="00137989" w:rsidP="00A30F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7989" w:rsidRDefault="00137989">
    <w:pPr>
      <w:pStyle w:val="Footer"/>
      <w:jc w:val="right"/>
    </w:pPr>
    <w:fldSimple w:instr=" PAGE   \* MERGEFORMAT ">
      <w:r>
        <w:rPr>
          <w:noProof/>
        </w:rPr>
        <w:t>27</w:t>
      </w:r>
    </w:fldSimple>
  </w:p>
  <w:p w:rsidR="00137989" w:rsidRDefault="0013798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7989" w:rsidRDefault="00137989" w:rsidP="00A30F31">
      <w:pPr>
        <w:spacing w:after="0" w:line="240" w:lineRule="auto"/>
      </w:pPr>
      <w:r>
        <w:separator/>
      </w:r>
    </w:p>
  </w:footnote>
  <w:footnote w:type="continuationSeparator" w:id="0">
    <w:p w:rsidR="00137989" w:rsidRDefault="00137989" w:rsidP="00A30F3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30F31"/>
    <w:rsid w:val="000776FD"/>
    <w:rsid w:val="00125737"/>
    <w:rsid w:val="00137989"/>
    <w:rsid w:val="0016184A"/>
    <w:rsid w:val="002B6C1F"/>
    <w:rsid w:val="002C1476"/>
    <w:rsid w:val="002D5C99"/>
    <w:rsid w:val="003141DF"/>
    <w:rsid w:val="00334719"/>
    <w:rsid w:val="003D4C27"/>
    <w:rsid w:val="004572D6"/>
    <w:rsid w:val="004E6BFB"/>
    <w:rsid w:val="005076CC"/>
    <w:rsid w:val="00587A4D"/>
    <w:rsid w:val="005C0AEE"/>
    <w:rsid w:val="00637085"/>
    <w:rsid w:val="006522BD"/>
    <w:rsid w:val="006738FF"/>
    <w:rsid w:val="006A64CF"/>
    <w:rsid w:val="006B3D3F"/>
    <w:rsid w:val="006E786A"/>
    <w:rsid w:val="00720D61"/>
    <w:rsid w:val="00734EC6"/>
    <w:rsid w:val="00795A1D"/>
    <w:rsid w:val="007C4A4D"/>
    <w:rsid w:val="0085521A"/>
    <w:rsid w:val="008D0AC5"/>
    <w:rsid w:val="008E3777"/>
    <w:rsid w:val="008F76C3"/>
    <w:rsid w:val="0092038D"/>
    <w:rsid w:val="00A30F31"/>
    <w:rsid w:val="00A45A31"/>
    <w:rsid w:val="00A5014D"/>
    <w:rsid w:val="00A94846"/>
    <w:rsid w:val="00B67461"/>
    <w:rsid w:val="00C43E49"/>
    <w:rsid w:val="00C8086C"/>
    <w:rsid w:val="00C9569A"/>
    <w:rsid w:val="00CD6934"/>
    <w:rsid w:val="00CF26C0"/>
    <w:rsid w:val="00D055F8"/>
    <w:rsid w:val="00D25F2A"/>
    <w:rsid w:val="00D84305"/>
    <w:rsid w:val="00DD05C4"/>
    <w:rsid w:val="00DD258F"/>
    <w:rsid w:val="00EC600D"/>
    <w:rsid w:val="00EF04C0"/>
    <w:rsid w:val="00F123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7085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A30F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A30F3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A30F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30F31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A30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30F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242</TotalTime>
  <Pages>12</Pages>
  <Words>363</Words>
  <Characters>2070</Characters>
  <Application>Microsoft Office Outlook</Application>
  <DocSecurity>0</DocSecurity>
  <Lines>0</Lines>
  <Paragraphs>0</Paragraphs>
  <ScaleCrop>false</ScaleCrop>
  <Company>-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Genuine</cp:lastModifiedBy>
  <cp:revision>14</cp:revision>
  <cp:lastPrinted>2011-12-30T06:36:00Z</cp:lastPrinted>
  <dcterms:created xsi:type="dcterms:W3CDTF">2011-12-23T08:39:00Z</dcterms:created>
  <dcterms:modified xsi:type="dcterms:W3CDTF">2014-10-13T11:51:00Z</dcterms:modified>
</cp:coreProperties>
</file>